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3D5" w:rsidRDefault="007543D5" w:rsidP="00EA1373">
      <w:r>
        <w:t xml:space="preserve">                                                                                                                 Продолжение приложения № 1</w:t>
      </w:r>
    </w:p>
    <w:p w:rsidR="007543D5" w:rsidRDefault="007543D5" w:rsidP="00A97281">
      <w:pPr>
        <w:ind w:left="7200"/>
        <w:rPr>
          <w:sz w:val="28"/>
          <w:szCs w:val="28"/>
        </w:rPr>
      </w:pPr>
    </w:p>
    <w:p w:rsidR="007543D5" w:rsidRPr="003C1FD3" w:rsidRDefault="007543D5" w:rsidP="00A27167">
      <w:pPr>
        <w:ind w:left="6372"/>
      </w:pPr>
      <w:r>
        <w:rPr>
          <w:sz w:val="28"/>
          <w:szCs w:val="28"/>
        </w:rPr>
        <w:t xml:space="preserve">      </w:t>
      </w:r>
      <w:r w:rsidRPr="003C1FD3">
        <w:t>ПРИЛОЖЕНИЕ  № 9</w:t>
      </w:r>
    </w:p>
    <w:p w:rsidR="007543D5" w:rsidRPr="003C1FD3" w:rsidRDefault="007543D5" w:rsidP="00A27167">
      <w:r w:rsidRPr="003C1FD3">
        <w:t xml:space="preserve">                                                                                                  </w:t>
      </w:r>
      <w:r>
        <w:t xml:space="preserve">                </w:t>
      </w:r>
      <w:r w:rsidRPr="003C1FD3">
        <w:t>к решению</w:t>
      </w:r>
    </w:p>
    <w:p w:rsidR="007543D5" w:rsidRPr="003C1FD3" w:rsidRDefault="007543D5" w:rsidP="00A27167">
      <w:r w:rsidRPr="003C1FD3">
        <w:t xml:space="preserve">                                                                                                  </w:t>
      </w:r>
      <w:r>
        <w:t xml:space="preserve">                </w:t>
      </w:r>
      <w:r w:rsidRPr="003C1FD3">
        <w:t>Комсомольской-на-Амуре</w:t>
      </w:r>
    </w:p>
    <w:p w:rsidR="007543D5" w:rsidRPr="003C1FD3" w:rsidRDefault="007543D5" w:rsidP="00A27167">
      <w:r w:rsidRPr="003C1FD3">
        <w:t xml:space="preserve">                                                                                                  </w:t>
      </w:r>
      <w:r>
        <w:t xml:space="preserve">                </w:t>
      </w:r>
      <w:r w:rsidRPr="003C1FD3">
        <w:t>городской Думы</w:t>
      </w:r>
    </w:p>
    <w:p w:rsidR="007543D5" w:rsidRPr="00716461" w:rsidRDefault="007543D5" w:rsidP="00A97281"/>
    <w:p w:rsidR="007543D5" w:rsidRPr="00716461" w:rsidRDefault="007543D5" w:rsidP="00A97281"/>
    <w:p w:rsidR="007543D5" w:rsidRPr="00716461" w:rsidRDefault="007543D5" w:rsidP="00A97281">
      <w:pPr>
        <w:jc w:val="center"/>
        <w:rPr>
          <w:b/>
          <w:sz w:val="28"/>
          <w:szCs w:val="28"/>
        </w:rPr>
      </w:pPr>
      <w:r w:rsidRPr="00716461">
        <w:rPr>
          <w:b/>
          <w:sz w:val="28"/>
          <w:szCs w:val="28"/>
        </w:rPr>
        <w:t>Источники финансирования дефицита местного бюджета на 201</w:t>
      </w:r>
      <w:r>
        <w:rPr>
          <w:b/>
          <w:sz w:val="28"/>
          <w:szCs w:val="28"/>
        </w:rPr>
        <w:t>9</w:t>
      </w:r>
      <w:r w:rsidRPr="00716461">
        <w:rPr>
          <w:b/>
          <w:sz w:val="28"/>
          <w:szCs w:val="28"/>
        </w:rPr>
        <w:t xml:space="preserve"> год</w:t>
      </w:r>
    </w:p>
    <w:p w:rsidR="007543D5" w:rsidRPr="00716461" w:rsidRDefault="007543D5" w:rsidP="00A97281">
      <w:pPr>
        <w:jc w:val="right"/>
        <w:rPr>
          <w:sz w:val="28"/>
          <w:szCs w:val="28"/>
        </w:rPr>
      </w:pPr>
    </w:p>
    <w:p w:rsidR="007543D5" w:rsidRPr="00716461" w:rsidRDefault="007543D5" w:rsidP="00A97281">
      <w:pPr>
        <w:jc w:val="right"/>
        <w:rPr>
          <w:sz w:val="28"/>
          <w:szCs w:val="28"/>
        </w:rPr>
      </w:pPr>
    </w:p>
    <w:p w:rsidR="007543D5" w:rsidRPr="00716461" w:rsidRDefault="007543D5" w:rsidP="00A97281">
      <w:pPr>
        <w:ind w:right="180"/>
        <w:jc w:val="right"/>
      </w:pPr>
      <w:r>
        <w:t xml:space="preserve">   </w:t>
      </w:r>
      <w:r w:rsidRPr="00716461">
        <w:t>рублей</w:t>
      </w:r>
    </w:p>
    <w:tbl>
      <w:tblPr>
        <w:tblW w:w="10502" w:type="dxa"/>
        <w:tblInd w:w="96" w:type="dxa"/>
        <w:tblLook w:val="0000"/>
      </w:tblPr>
      <w:tblGrid>
        <w:gridCol w:w="3050"/>
        <w:gridCol w:w="5326"/>
        <w:gridCol w:w="2126"/>
      </w:tblGrid>
      <w:tr w:rsidR="007543D5" w:rsidRPr="00716461" w:rsidTr="00A27C29">
        <w:trPr>
          <w:trHeight w:val="1530"/>
          <w:tblHeader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3D5" w:rsidRPr="00716461" w:rsidRDefault="007543D5" w:rsidP="005D2BD0">
            <w:pPr>
              <w:jc w:val="center"/>
            </w:pPr>
            <w:r w:rsidRPr="00716461">
              <w:t>Код</w:t>
            </w:r>
          </w:p>
        </w:tc>
        <w:tc>
          <w:tcPr>
            <w:tcW w:w="5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543D5" w:rsidRPr="00716461" w:rsidRDefault="007543D5" w:rsidP="005D2BD0">
            <w:pPr>
              <w:jc w:val="center"/>
            </w:pPr>
            <w:r w:rsidRPr="00716461">
              <w:t>Наименование главного администратора источников финансирования дефицита местного бюджета/</w:t>
            </w:r>
            <w:r w:rsidRPr="00716461">
              <w:br/>
              <w:t>Наименование кода источников финансирования дефицита местного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43D5" w:rsidRPr="00716461" w:rsidRDefault="007543D5" w:rsidP="005D2BD0">
            <w:pPr>
              <w:jc w:val="center"/>
            </w:pPr>
            <w:r w:rsidRPr="00716461">
              <w:t>Сумма</w:t>
            </w:r>
          </w:p>
        </w:tc>
      </w:tr>
      <w:tr w:rsidR="007543D5" w:rsidRPr="00716461" w:rsidTr="00A27C29">
        <w:trPr>
          <w:trHeight w:val="30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3D5" w:rsidRPr="00993F28" w:rsidRDefault="007543D5" w:rsidP="005D2BD0">
            <w:pPr>
              <w:jc w:val="center"/>
            </w:pPr>
            <w:r w:rsidRPr="00993F28">
              <w:t>1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43D5" w:rsidRPr="00993F28" w:rsidRDefault="007543D5" w:rsidP="005D2BD0">
            <w:pPr>
              <w:jc w:val="center"/>
            </w:pPr>
            <w:r w:rsidRPr="00993F28">
              <w:t>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3D5" w:rsidRPr="00993F28" w:rsidRDefault="007543D5" w:rsidP="005D2BD0">
            <w:pPr>
              <w:jc w:val="center"/>
            </w:pPr>
            <w:r w:rsidRPr="00993F28">
              <w:t>3</w:t>
            </w:r>
          </w:p>
        </w:tc>
      </w:tr>
      <w:tr w:rsidR="007543D5" w:rsidRPr="00DA688C" w:rsidTr="00A27C29">
        <w:trPr>
          <w:trHeight w:val="696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3D5" w:rsidRPr="00993F28" w:rsidRDefault="007543D5" w:rsidP="005D2BD0">
            <w:pPr>
              <w:jc w:val="center"/>
              <w:rPr>
                <w:b/>
                <w:bCs/>
              </w:rPr>
            </w:pPr>
            <w:r w:rsidRPr="00993F28">
              <w:rPr>
                <w:b/>
                <w:bCs/>
              </w:rPr>
              <w:t>000 01 00 00 00 00 0000 000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43D5" w:rsidRPr="00993F28" w:rsidRDefault="007543D5" w:rsidP="005D2BD0">
            <w:pPr>
              <w:rPr>
                <w:b/>
                <w:bCs/>
              </w:rPr>
            </w:pPr>
            <w:r w:rsidRPr="00993F28">
              <w:rPr>
                <w:b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3D5" w:rsidRPr="00993F28" w:rsidRDefault="007543D5" w:rsidP="00DA688C">
            <w:pPr>
              <w:jc w:val="center"/>
              <w:rPr>
                <w:b/>
              </w:rPr>
            </w:pPr>
          </w:p>
          <w:p w:rsidR="007543D5" w:rsidRPr="00993F28" w:rsidRDefault="007543D5" w:rsidP="00DA688C">
            <w:pPr>
              <w:jc w:val="center"/>
              <w:rPr>
                <w:b/>
              </w:rPr>
            </w:pPr>
            <w:r w:rsidRPr="00993F28">
              <w:rPr>
                <w:b/>
              </w:rPr>
              <w:t>319 628 601,00</w:t>
            </w:r>
          </w:p>
          <w:p w:rsidR="007543D5" w:rsidRPr="00993F28" w:rsidRDefault="007543D5" w:rsidP="005D2BD0">
            <w:pPr>
              <w:jc w:val="center"/>
              <w:rPr>
                <w:b/>
              </w:rPr>
            </w:pPr>
          </w:p>
        </w:tc>
      </w:tr>
      <w:tr w:rsidR="007543D5" w:rsidRPr="00716461" w:rsidTr="00A27C29">
        <w:trPr>
          <w:trHeight w:val="696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3D5" w:rsidRPr="00993F28" w:rsidRDefault="007543D5" w:rsidP="005D2BD0">
            <w:pPr>
              <w:jc w:val="center"/>
              <w:rPr>
                <w:b/>
                <w:bCs/>
              </w:rPr>
            </w:pPr>
            <w:r w:rsidRPr="00993F28">
              <w:rPr>
                <w:b/>
                <w:bCs/>
              </w:rPr>
              <w:t>003 01 02 00 00 00 0000 000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43D5" w:rsidRPr="00993F28" w:rsidRDefault="007543D5" w:rsidP="005D2BD0">
            <w:pPr>
              <w:rPr>
                <w:b/>
                <w:bCs/>
              </w:rPr>
            </w:pPr>
            <w:r w:rsidRPr="00993F28">
              <w:rPr>
                <w:b/>
                <w:bCs/>
              </w:rPr>
              <w:t>Кредиты кредитных организаций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3D5" w:rsidRPr="00993F28" w:rsidRDefault="007543D5" w:rsidP="00DA688C">
            <w:pPr>
              <w:jc w:val="center"/>
            </w:pPr>
          </w:p>
          <w:p w:rsidR="007543D5" w:rsidRPr="00993F28" w:rsidRDefault="007543D5" w:rsidP="00A27C29">
            <w:pPr>
              <w:jc w:val="center"/>
              <w:rPr>
                <w:b/>
              </w:rPr>
            </w:pPr>
            <w:r w:rsidRPr="00993F28">
              <w:rPr>
                <w:b/>
              </w:rPr>
              <w:t>277 159 851,00</w:t>
            </w:r>
          </w:p>
          <w:p w:rsidR="007543D5" w:rsidRPr="00993F28" w:rsidRDefault="007543D5" w:rsidP="005D2BD0">
            <w:pPr>
              <w:jc w:val="center"/>
              <w:rPr>
                <w:b/>
                <w:bCs/>
              </w:rPr>
            </w:pPr>
          </w:p>
        </w:tc>
      </w:tr>
      <w:tr w:rsidR="007543D5" w:rsidRPr="00716461" w:rsidTr="00A27C29">
        <w:trPr>
          <w:trHeight w:val="948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3D5" w:rsidRPr="00993F28" w:rsidRDefault="007543D5" w:rsidP="005D2BD0">
            <w:pPr>
              <w:jc w:val="center"/>
            </w:pPr>
            <w:r w:rsidRPr="00993F28">
              <w:t>003 01 02 00 00 04 0000 710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43D5" w:rsidRPr="00993F28" w:rsidRDefault="007543D5" w:rsidP="005D2BD0">
            <w:r w:rsidRPr="00993F28"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3D5" w:rsidRPr="00993F28" w:rsidRDefault="007543D5" w:rsidP="00DA688C">
            <w:pPr>
              <w:jc w:val="center"/>
            </w:pPr>
            <w:r w:rsidRPr="00993F28">
              <w:t>277 159 851,00</w:t>
            </w:r>
          </w:p>
          <w:p w:rsidR="007543D5" w:rsidRPr="00993F28" w:rsidRDefault="007543D5" w:rsidP="005D2BD0">
            <w:pPr>
              <w:jc w:val="center"/>
            </w:pPr>
          </w:p>
        </w:tc>
      </w:tr>
      <w:tr w:rsidR="007543D5" w:rsidRPr="00716461" w:rsidTr="00A27C29">
        <w:trPr>
          <w:trHeight w:val="855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3D5" w:rsidRPr="00993F28" w:rsidRDefault="007543D5" w:rsidP="005D2BD0">
            <w:pPr>
              <w:jc w:val="center"/>
            </w:pPr>
            <w:r w:rsidRPr="00993F28">
              <w:t>003 01 02 00 00 04 0000 810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43D5" w:rsidRPr="00993F28" w:rsidRDefault="007543D5" w:rsidP="005D2BD0">
            <w:r w:rsidRPr="00993F28"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3D5" w:rsidRPr="00993F28" w:rsidRDefault="007543D5" w:rsidP="005D2BD0">
            <w:pPr>
              <w:jc w:val="center"/>
            </w:pPr>
            <w:r w:rsidRPr="00993F28">
              <w:t>0,00</w:t>
            </w:r>
          </w:p>
        </w:tc>
      </w:tr>
      <w:tr w:rsidR="007543D5" w:rsidRPr="00716461" w:rsidTr="00A27C29">
        <w:trPr>
          <w:trHeight w:val="866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3D5" w:rsidRPr="00993F28" w:rsidRDefault="007543D5" w:rsidP="005D2BD0">
            <w:pPr>
              <w:jc w:val="center"/>
              <w:rPr>
                <w:b/>
                <w:bCs/>
              </w:rPr>
            </w:pPr>
            <w:r w:rsidRPr="00993F28">
              <w:rPr>
                <w:b/>
                <w:bCs/>
              </w:rPr>
              <w:t>003 01 05 00 00 00 0000 000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43D5" w:rsidRPr="00993F28" w:rsidRDefault="007543D5" w:rsidP="005D2BD0">
            <w:pPr>
              <w:rPr>
                <w:b/>
                <w:bCs/>
              </w:rPr>
            </w:pPr>
            <w:r w:rsidRPr="00993F28">
              <w:rPr>
                <w:b/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3D5" w:rsidRPr="00993F28" w:rsidRDefault="007543D5" w:rsidP="005D2BD0">
            <w:pPr>
              <w:jc w:val="center"/>
              <w:rPr>
                <w:b/>
                <w:bCs/>
              </w:rPr>
            </w:pPr>
            <w:r w:rsidRPr="00993F28">
              <w:rPr>
                <w:b/>
                <w:bCs/>
              </w:rPr>
              <w:t>0,00</w:t>
            </w:r>
          </w:p>
        </w:tc>
      </w:tr>
      <w:tr w:rsidR="007543D5" w:rsidRPr="00716461" w:rsidTr="00A27C29">
        <w:trPr>
          <w:trHeight w:val="51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3D5" w:rsidRPr="00993F28" w:rsidRDefault="007543D5" w:rsidP="005D2BD0">
            <w:pPr>
              <w:jc w:val="center"/>
            </w:pPr>
            <w:r w:rsidRPr="00993F28">
              <w:t>003 01 05 00 00 00 0000 500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43D5" w:rsidRPr="00993F28" w:rsidRDefault="007543D5" w:rsidP="005D2BD0">
            <w:r w:rsidRPr="00993F28">
              <w:t>Увеличение остатков средств бюджетов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3D5" w:rsidRPr="00993F28" w:rsidRDefault="007543D5" w:rsidP="005D2BD0">
            <w:pPr>
              <w:jc w:val="center"/>
            </w:pPr>
            <w:r w:rsidRPr="00993F28">
              <w:t>5 879 374 781,00</w:t>
            </w:r>
          </w:p>
        </w:tc>
      </w:tr>
      <w:tr w:rsidR="007543D5" w:rsidRPr="00716461" w:rsidTr="00A27C29">
        <w:trPr>
          <w:trHeight w:val="36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3D5" w:rsidRPr="00993F28" w:rsidRDefault="007543D5" w:rsidP="005D2BD0">
            <w:pPr>
              <w:jc w:val="center"/>
            </w:pPr>
            <w:r w:rsidRPr="00993F28">
              <w:t>003 01 05 02 00 00 0000 500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43D5" w:rsidRPr="00993F28" w:rsidRDefault="007543D5" w:rsidP="005D2BD0">
            <w:r w:rsidRPr="00993F28">
              <w:t>Увеличение прочих остатков средств бюджетов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3D5" w:rsidRPr="00993F28" w:rsidRDefault="007543D5" w:rsidP="005D2BD0">
            <w:pPr>
              <w:jc w:val="center"/>
            </w:pPr>
            <w:r w:rsidRPr="00993F28">
              <w:t>5 879 374 781,00</w:t>
            </w:r>
          </w:p>
        </w:tc>
      </w:tr>
      <w:tr w:rsidR="007543D5" w:rsidRPr="00716461" w:rsidTr="00A27C29">
        <w:trPr>
          <w:trHeight w:val="36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3D5" w:rsidRPr="00993F28" w:rsidRDefault="007543D5" w:rsidP="005D2BD0">
            <w:pPr>
              <w:jc w:val="center"/>
            </w:pPr>
            <w:r w:rsidRPr="00993F28">
              <w:t>003 01 05 02 01 00 0000 510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43D5" w:rsidRPr="00993F28" w:rsidRDefault="007543D5" w:rsidP="005D2BD0">
            <w:r w:rsidRPr="00993F28">
              <w:t>Увеличение прочих остатков денежных средств бюджетов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3D5" w:rsidRPr="00993F28" w:rsidRDefault="007543D5" w:rsidP="005D2BD0">
            <w:pPr>
              <w:jc w:val="center"/>
            </w:pPr>
            <w:r w:rsidRPr="00993F28">
              <w:t>5 879 374 781,00</w:t>
            </w:r>
          </w:p>
        </w:tc>
      </w:tr>
      <w:tr w:rsidR="007543D5" w:rsidRPr="00716461" w:rsidTr="00A27C29">
        <w:trPr>
          <w:trHeight w:val="72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3D5" w:rsidRPr="00993F28" w:rsidRDefault="007543D5" w:rsidP="005D2BD0">
            <w:pPr>
              <w:jc w:val="center"/>
            </w:pPr>
            <w:r w:rsidRPr="00993F28">
              <w:t>003 01 05 02 01 04 0000 510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43D5" w:rsidRPr="00993F28" w:rsidRDefault="007543D5" w:rsidP="005D2BD0">
            <w:r w:rsidRPr="00993F28">
              <w:t>Увеличение прочих остатков денежных средств бюджетов городских округов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3D5" w:rsidRPr="00993F28" w:rsidRDefault="007543D5" w:rsidP="005D2BD0">
            <w:pPr>
              <w:jc w:val="center"/>
            </w:pPr>
            <w:r w:rsidRPr="00993F28">
              <w:t>5 879 374 781,00</w:t>
            </w:r>
          </w:p>
        </w:tc>
      </w:tr>
      <w:tr w:rsidR="007543D5" w:rsidRPr="00716461" w:rsidTr="00A27C29">
        <w:trPr>
          <w:trHeight w:val="36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3D5" w:rsidRPr="00993F28" w:rsidRDefault="007543D5" w:rsidP="005D2BD0">
            <w:pPr>
              <w:jc w:val="center"/>
            </w:pPr>
            <w:r w:rsidRPr="00993F28">
              <w:t>003 01 05 00 00 00 0000 600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43D5" w:rsidRPr="00993F28" w:rsidRDefault="007543D5" w:rsidP="005D2BD0">
            <w:r w:rsidRPr="00993F28">
              <w:t>Уменьшение остатков средств бюджетов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3D5" w:rsidRPr="00993F28" w:rsidRDefault="007543D5" w:rsidP="005D2BD0">
            <w:pPr>
              <w:jc w:val="center"/>
            </w:pPr>
            <w:r w:rsidRPr="00993F28">
              <w:t>-5 879 374 781,00</w:t>
            </w:r>
          </w:p>
        </w:tc>
      </w:tr>
      <w:tr w:rsidR="007543D5" w:rsidRPr="00716461" w:rsidTr="00A27C29">
        <w:trPr>
          <w:trHeight w:val="36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3D5" w:rsidRPr="00993F28" w:rsidRDefault="007543D5" w:rsidP="005D2BD0">
            <w:pPr>
              <w:jc w:val="center"/>
            </w:pPr>
            <w:r w:rsidRPr="00993F28">
              <w:t>003 01 05 02 00 00 0000 600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43D5" w:rsidRPr="00993F28" w:rsidRDefault="007543D5" w:rsidP="005D2BD0">
            <w:r w:rsidRPr="00993F28">
              <w:t>Уменьшение прочих остатков средств бюджетов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3D5" w:rsidRPr="00993F28" w:rsidRDefault="007543D5" w:rsidP="005D2BD0">
            <w:pPr>
              <w:jc w:val="center"/>
            </w:pPr>
            <w:r w:rsidRPr="00993F28">
              <w:t>-5 879 374 781,00</w:t>
            </w:r>
          </w:p>
        </w:tc>
      </w:tr>
      <w:tr w:rsidR="007543D5" w:rsidRPr="00716461" w:rsidTr="00A27C29">
        <w:trPr>
          <w:trHeight w:val="36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3D5" w:rsidRPr="00993F28" w:rsidRDefault="007543D5" w:rsidP="005D2BD0">
            <w:pPr>
              <w:jc w:val="center"/>
            </w:pPr>
            <w:r w:rsidRPr="00993F28">
              <w:t>003 01 05 02 01 00 0000 610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43D5" w:rsidRPr="00993F28" w:rsidRDefault="007543D5" w:rsidP="005D2BD0">
            <w:r w:rsidRPr="00993F28">
              <w:t>Уменьшение прочих остатков денежных средств бюджетов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3D5" w:rsidRPr="00993F28" w:rsidRDefault="007543D5" w:rsidP="005D2BD0">
            <w:pPr>
              <w:jc w:val="center"/>
            </w:pPr>
            <w:r w:rsidRPr="00993F28">
              <w:t>-5 879 374 781,00</w:t>
            </w:r>
          </w:p>
        </w:tc>
      </w:tr>
      <w:tr w:rsidR="007543D5" w:rsidRPr="00716461" w:rsidTr="00A27C29">
        <w:trPr>
          <w:trHeight w:val="67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3D5" w:rsidRPr="00993F28" w:rsidRDefault="007543D5" w:rsidP="005D2BD0">
            <w:pPr>
              <w:jc w:val="center"/>
            </w:pPr>
            <w:r w:rsidRPr="00993F28">
              <w:t>003 01 05 02 01 04 0000 610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43D5" w:rsidRPr="00993F28" w:rsidRDefault="007543D5" w:rsidP="005D2BD0">
            <w:r w:rsidRPr="00993F28">
              <w:t>Уменьшение прочих остатков денежных средств бюджетов городских округов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3D5" w:rsidRPr="00993F28" w:rsidRDefault="007543D5" w:rsidP="005D2BD0">
            <w:pPr>
              <w:jc w:val="center"/>
            </w:pPr>
            <w:r w:rsidRPr="00993F28">
              <w:t>-5 879 374 781,00</w:t>
            </w:r>
          </w:p>
        </w:tc>
      </w:tr>
      <w:tr w:rsidR="007543D5" w:rsidRPr="00716461" w:rsidTr="00A27C29">
        <w:trPr>
          <w:trHeight w:val="966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3D5" w:rsidRPr="00993F28" w:rsidRDefault="007543D5" w:rsidP="005D2BD0">
            <w:pPr>
              <w:jc w:val="center"/>
              <w:rPr>
                <w:b/>
                <w:bCs/>
              </w:rPr>
            </w:pPr>
            <w:r w:rsidRPr="00993F28">
              <w:rPr>
                <w:b/>
                <w:bCs/>
              </w:rPr>
              <w:t>004 01 06 01 00 00 0000 000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43D5" w:rsidRPr="00993F28" w:rsidRDefault="007543D5" w:rsidP="005D2BD0">
            <w:pPr>
              <w:rPr>
                <w:b/>
                <w:bCs/>
              </w:rPr>
            </w:pPr>
            <w:r w:rsidRPr="00993F28">
              <w:rPr>
                <w:b/>
                <w:bCs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3D5" w:rsidRPr="00993F28" w:rsidRDefault="007543D5" w:rsidP="00A27C29">
            <w:pPr>
              <w:jc w:val="center"/>
              <w:rPr>
                <w:b/>
              </w:rPr>
            </w:pPr>
            <w:r w:rsidRPr="00993F28">
              <w:rPr>
                <w:b/>
              </w:rPr>
              <w:t>42 468 750,00</w:t>
            </w:r>
          </w:p>
          <w:p w:rsidR="007543D5" w:rsidRPr="00993F28" w:rsidRDefault="007543D5" w:rsidP="005D2BD0">
            <w:pPr>
              <w:jc w:val="center"/>
              <w:rPr>
                <w:b/>
                <w:bCs/>
              </w:rPr>
            </w:pPr>
          </w:p>
        </w:tc>
      </w:tr>
      <w:tr w:rsidR="007543D5" w:rsidRPr="00716461" w:rsidTr="00A27C29">
        <w:trPr>
          <w:trHeight w:val="108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3D5" w:rsidRPr="00993F28" w:rsidRDefault="007543D5" w:rsidP="005D2BD0">
            <w:pPr>
              <w:jc w:val="center"/>
            </w:pPr>
            <w:r w:rsidRPr="00993F28">
              <w:t>004 01 06 01 00 00 0000 630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43D5" w:rsidRPr="00993F28" w:rsidRDefault="007543D5" w:rsidP="005D2BD0">
            <w:r w:rsidRPr="00993F28"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3D5" w:rsidRPr="00993F28" w:rsidRDefault="007543D5" w:rsidP="00A27C29">
            <w:pPr>
              <w:jc w:val="center"/>
            </w:pPr>
            <w:r w:rsidRPr="00993F28">
              <w:t>42 468 750,00</w:t>
            </w:r>
          </w:p>
          <w:p w:rsidR="007543D5" w:rsidRPr="00993F28" w:rsidRDefault="007543D5" w:rsidP="005D2BD0">
            <w:pPr>
              <w:jc w:val="center"/>
            </w:pPr>
          </w:p>
        </w:tc>
      </w:tr>
      <w:tr w:rsidR="007543D5" w:rsidRPr="00716461" w:rsidTr="00A27C29">
        <w:trPr>
          <w:trHeight w:val="720"/>
        </w:trPr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3D5" w:rsidRPr="00993F28" w:rsidRDefault="007543D5" w:rsidP="005D2BD0">
            <w:pPr>
              <w:jc w:val="center"/>
            </w:pPr>
            <w:r w:rsidRPr="00993F28">
              <w:t>004 01 06 01 00 04 0000 630</w:t>
            </w:r>
          </w:p>
        </w:tc>
        <w:tc>
          <w:tcPr>
            <w:tcW w:w="53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43D5" w:rsidRPr="00993F28" w:rsidRDefault="007543D5" w:rsidP="005D2BD0">
            <w:r w:rsidRPr="00993F28"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3D5" w:rsidRPr="00993F28" w:rsidRDefault="007543D5" w:rsidP="005D2BD0">
            <w:pPr>
              <w:jc w:val="center"/>
            </w:pPr>
            <w:r w:rsidRPr="00993F28">
              <w:t>42 468 750,00</w:t>
            </w:r>
          </w:p>
          <w:p w:rsidR="007543D5" w:rsidRPr="00993F28" w:rsidRDefault="007543D5" w:rsidP="005D2BD0">
            <w:pPr>
              <w:jc w:val="center"/>
            </w:pPr>
          </w:p>
        </w:tc>
      </w:tr>
    </w:tbl>
    <w:p w:rsidR="007543D5" w:rsidRPr="00716461" w:rsidRDefault="007543D5" w:rsidP="00A97281"/>
    <w:p w:rsidR="007543D5" w:rsidRPr="00716461" w:rsidRDefault="007543D5" w:rsidP="00A97281"/>
    <w:p w:rsidR="007543D5" w:rsidRPr="00716461" w:rsidRDefault="007543D5" w:rsidP="00A97281"/>
    <w:p w:rsidR="007543D5" w:rsidRPr="00716461" w:rsidRDefault="007543D5" w:rsidP="00A97281"/>
    <w:p w:rsidR="007543D5" w:rsidRPr="00716461" w:rsidRDefault="007543D5" w:rsidP="00A97281"/>
    <w:p w:rsidR="007543D5" w:rsidRPr="00716461" w:rsidRDefault="007543D5" w:rsidP="00A97281"/>
    <w:p w:rsidR="007543D5" w:rsidRPr="00716461" w:rsidRDefault="007543D5" w:rsidP="00A97281"/>
    <w:p w:rsidR="007543D5" w:rsidRPr="00716461" w:rsidRDefault="007543D5" w:rsidP="00A97281"/>
    <w:p w:rsidR="007543D5" w:rsidRPr="00716461" w:rsidRDefault="007543D5" w:rsidP="00A97281"/>
    <w:p w:rsidR="007543D5" w:rsidRPr="00716461" w:rsidRDefault="007543D5" w:rsidP="00A97281"/>
    <w:p w:rsidR="007543D5" w:rsidRPr="00716461" w:rsidRDefault="007543D5" w:rsidP="00A97281"/>
    <w:p w:rsidR="007543D5" w:rsidRPr="00716461" w:rsidRDefault="007543D5" w:rsidP="00A97281"/>
    <w:p w:rsidR="007543D5" w:rsidRPr="00716461" w:rsidRDefault="007543D5" w:rsidP="00A97281"/>
    <w:p w:rsidR="007543D5" w:rsidRPr="00716461" w:rsidRDefault="007543D5" w:rsidP="00A97281"/>
    <w:p w:rsidR="007543D5" w:rsidRPr="00716461" w:rsidRDefault="007543D5" w:rsidP="00A97281"/>
    <w:p w:rsidR="007543D5" w:rsidRPr="00716461" w:rsidRDefault="007543D5" w:rsidP="00A97281"/>
    <w:p w:rsidR="007543D5" w:rsidRPr="00716461" w:rsidRDefault="007543D5" w:rsidP="00A97281"/>
    <w:p w:rsidR="007543D5" w:rsidRPr="00716461" w:rsidRDefault="007543D5" w:rsidP="00A97281"/>
    <w:p w:rsidR="007543D5" w:rsidRPr="00716461" w:rsidRDefault="007543D5" w:rsidP="00A97281"/>
    <w:p w:rsidR="007543D5" w:rsidRPr="00716461" w:rsidRDefault="007543D5" w:rsidP="00A97281"/>
    <w:p w:rsidR="007543D5" w:rsidRPr="00716461" w:rsidRDefault="007543D5" w:rsidP="00A97281"/>
    <w:p w:rsidR="007543D5" w:rsidRPr="00716461" w:rsidRDefault="007543D5" w:rsidP="00A97281"/>
    <w:p w:rsidR="007543D5" w:rsidRPr="00716461" w:rsidRDefault="007543D5" w:rsidP="00A97281"/>
    <w:p w:rsidR="007543D5" w:rsidRPr="00716461" w:rsidRDefault="007543D5" w:rsidP="00A97281"/>
    <w:p w:rsidR="007543D5" w:rsidRPr="00716461" w:rsidRDefault="007543D5" w:rsidP="00A97281"/>
    <w:p w:rsidR="007543D5" w:rsidRPr="00716461" w:rsidRDefault="007543D5" w:rsidP="00A97281"/>
    <w:p w:rsidR="007543D5" w:rsidRDefault="007543D5" w:rsidP="00A97281"/>
    <w:p w:rsidR="007543D5" w:rsidRDefault="007543D5" w:rsidP="00A97281"/>
    <w:p w:rsidR="007543D5" w:rsidRDefault="007543D5" w:rsidP="00A97281"/>
    <w:p w:rsidR="007543D5" w:rsidRDefault="007543D5" w:rsidP="00A97281"/>
    <w:p w:rsidR="007543D5" w:rsidRDefault="007543D5" w:rsidP="00A97281"/>
    <w:p w:rsidR="007543D5" w:rsidRDefault="007543D5" w:rsidP="00A97281"/>
    <w:p w:rsidR="007543D5" w:rsidRDefault="007543D5" w:rsidP="00A97281"/>
    <w:p w:rsidR="007543D5" w:rsidRDefault="007543D5" w:rsidP="00A97281"/>
    <w:p w:rsidR="007543D5" w:rsidRDefault="007543D5" w:rsidP="00A97281"/>
    <w:p w:rsidR="007543D5" w:rsidRDefault="007543D5" w:rsidP="00A97281">
      <w:bookmarkStart w:id="0" w:name="_GoBack"/>
      <w:bookmarkEnd w:id="0"/>
    </w:p>
    <w:sectPr w:rsidR="007543D5" w:rsidSect="00A97281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492E"/>
    <w:rsid w:val="00145881"/>
    <w:rsid w:val="001B0E5B"/>
    <w:rsid w:val="00272CD4"/>
    <w:rsid w:val="002A6285"/>
    <w:rsid w:val="002E06FA"/>
    <w:rsid w:val="003C1FD3"/>
    <w:rsid w:val="004733A7"/>
    <w:rsid w:val="0053345F"/>
    <w:rsid w:val="005D2BD0"/>
    <w:rsid w:val="005F31D3"/>
    <w:rsid w:val="00716461"/>
    <w:rsid w:val="007543D5"/>
    <w:rsid w:val="007F0A59"/>
    <w:rsid w:val="00902D2C"/>
    <w:rsid w:val="00993F28"/>
    <w:rsid w:val="00A00059"/>
    <w:rsid w:val="00A27167"/>
    <w:rsid w:val="00A27C29"/>
    <w:rsid w:val="00A97281"/>
    <w:rsid w:val="00B17C5E"/>
    <w:rsid w:val="00BA2C1E"/>
    <w:rsid w:val="00DA688C"/>
    <w:rsid w:val="00DD3F0A"/>
    <w:rsid w:val="00E00325"/>
    <w:rsid w:val="00EA1373"/>
    <w:rsid w:val="00ED492E"/>
    <w:rsid w:val="00F16489"/>
    <w:rsid w:val="00FE6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28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22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6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6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6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6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6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6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6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6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6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6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397</Words>
  <Characters>2269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Дорошенко Н.А.</dc:creator>
  <cp:keywords/>
  <dc:description/>
  <cp:lastModifiedBy>BUDGET8</cp:lastModifiedBy>
  <cp:revision>6</cp:revision>
  <cp:lastPrinted>2018-10-26T00:26:00Z</cp:lastPrinted>
  <dcterms:created xsi:type="dcterms:W3CDTF">2018-10-24T09:38:00Z</dcterms:created>
  <dcterms:modified xsi:type="dcterms:W3CDTF">2018-10-26T00:53:00Z</dcterms:modified>
</cp:coreProperties>
</file>